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0971AA" w:rsidP="000971AA">
      <w:pPr>
        <w:jc w:val="center"/>
        <w:rPr>
          <w:rFonts w:ascii="Comic Sans MS" w:hAnsi="Comic Sans MS"/>
          <w:b/>
          <w:sz w:val="52"/>
          <w:szCs w:val="52"/>
          <w:u w:val="single"/>
        </w:rPr>
      </w:pPr>
      <w:r>
        <w:rPr>
          <w:rFonts w:ascii="Comic Sans MS" w:hAnsi="Comic Sans MS"/>
          <w:b/>
          <w:sz w:val="52"/>
          <w:szCs w:val="52"/>
          <w:u w:val="single"/>
        </w:rPr>
        <w:t>Reasoning and Problem Solving 2</w:t>
      </w:r>
    </w:p>
    <w:p w:rsidR="000971AA" w:rsidRDefault="000971AA" w:rsidP="000971AA">
      <w:pPr>
        <w:jc w:val="center"/>
      </w:pPr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3800475</wp:posOffset>
                </wp:positionH>
                <wp:positionV relativeFrom="paragraph">
                  <wp:posOffset>1339215</wp:posOffset>
                </wp:positionV>
                <wp:extent cx="1562100" cy="21717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21717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C2F2EC" id="Rectangle 2" o:spid="_x0000_s1026" style="position:absolute;margin-left:299.25pt;margin-top:105.45pt;width:123pt;height:17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" fillcolor="#00b050" strokecolor="#1f4d78 [1604]" strokeweight="1pt"/>
            </w:pict>
          </mc:Fallback>
        </mc:AlternateContent>
      </w:r>
      <w:r>
        <w:rPr>
          <w:noProof/>
          <w:lang w:eastAsia="en-GB"/>
        </w:rPr>
        <w:drawing>
          <wp:inline distT="0" distB="0" distL="0" distR="0" wp14:anchorId="19B1D2BE" wp14:editId="3CBCEAB3">
            <wp:extent cx="5210175" cy="585648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8130" cy="5876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1AA" w:rsidRDefault="000971AA" w:rsidP="000971AA">
      <w:pPr>
        <w:jc w:val="center"/>
      </w:pPr>
      <w:r>
        <w:rPr>
          <w:noProof/>
          <w:lang w:eastAsia="en-GB"/>
        </w:rPr>
        <w:drawing>
          <wp:inline distT="0" distB="0" distL="0" distR="0" wp14:anchorId="6E7886A3">
            <wp:extent cx="1706880" cy="951230"/>
            <wp:effectExtent l="0" t="0" r="762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971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1AA"/>
    <w:rsid w:val="000971AA"/>
    <w:rsid w:val="0069105C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53C3A733"/>
  <w15:chartTrackingRefBased/>
  <w15:docId w15:val="{38912133-C98F-470F-9B13-96BFAD8A8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B19D107A</Template>
  <TotalTime>5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2020-04-29T10:55:00Z</dcterms:created>
  <dcterms:modified xsi:type="dcterms:W3CDTF">2020-04-29T11:00:00Z</dcterms:modified>
</cp:coreProperties>
</file>